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2D" w:rsidRDefault="00327473" w:rsidP="00327473">
      <w:pPr>
        <w:ind w:firstLine="708"/>
        <w:jc w:val="center"/>
        <w:rPr>
          <w:b/>
          <w:sz w:val="26"/>
          <w:szCs w:val="26"/>
        </w:rPr>
      </w:pPr>
      <w:r w:rsidRPr="00327473">
        <w:rPr>
          <w:b/>
          <w:sz w:val="26"/>
          <w:szCs w:val="26"/>
        </w:rPr>
        <w:t xml:space="preserve">О ходе реализации антикоррупционных мер </w:t>
      </w:r>
    </w:p>
    <w:p w:rsidR="00327473" w:rsidRPr="00327473" w:rsidRDefault="00C10E2D" w:rsidP="00327473">
      <w:pPr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327473" w:rsidRPr="00327473">
        <w:rPr>
          <w:b/>
          <w:sz w:val="26"/>
          <w:szCs w:val="26"/>
        </w:rPr>
        <w:t xml:space="preserve">в государственном бюджетном учреждении Сахалинской области </w:t>
      </w:r>
    </w:p>
    <w:p w:rsidR="00327473" w:rsidRPr="00327473" w:rsidRDefault="00327473" w:rsidP="00327473">
      <w:pPr>
        <w:ind w:firstLine="708"/>
        <w:jc w:val="center"/>
        <w:rPr>
          <w:b/>
          <w:sz w:val="26"/>
          <w:szCs w:val="26"/>
        </w:rPr>
      </w:pPr>
      <w:r w:rsidRPr="00327473">
        <w:rPr>
          <w:b/>
          <w:sz w:val="26"/>
          <w:szCs w:val="26"/>
        </w:rPr>
        <w:t>«Сахалинский областной центр информатизации»</w:t>
      </w:r>
    </w:p>
    <w:p w:rsidR="00327473" w:rsidRDefault="00327473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</w:p>
    <w:p w:rsidR="00F82F99" w:rsidRPr="00327473" w:rsidRDefault="00F82F99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</w:p>
    <w:p w:rsidR="003F3754" w:rsidRDefault="00327473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  <w:r w:rsidRPr="00327473">
        <w:rPr>
          <w:sz w:val="26"/>
          <w:szCs w:val="26"/>
          <w:lang w:eastAsia="en-US"/>
        </w:rPr>
        <w:t xml:space="preserve">В </w:t>
      </w:r>
      <w:r w:rsidR="00321767">
        <w:rPr>
          <w:sz w:val="26"/>
          <w:szCs w:val="26"/>
          <w:lang w:eastAsia="en-US"/>
        </w:rPr>
        <w:t>4</w:t>
      </w:r>
      <w:r w:rsidR="00095192">
        <w:rPr>
          <w:sz w:val="26"/>
          <w:szCs w:val="26"/>
          <w:lang w:eastAsia="en-US"/>
        </w:rPr>
        <w:t xml:space="preserve"> квартале</w:t>
      </w:r>
      <w:r w:rsidRPr="00327473">
        <w:rPr>
          <w:sz w:val="26"/>
          <w:szCs w:val="26"/>
          <w:lang w:eastAsia="en-US"/>
        </w:rPr>
        <w:t xml:space="preserve"> 201</w:t>
      </w:r>
      <w:r w:rsidR="007B4857">
        <w:rPr>
          <w:sz w:val="26"/>
          <w:szCs w:val="26"/>
          <w:lang w:eastAsia="en-US"/>
        </w:rPr>
        <w:t>5</w:t>
      </w:r>
      <w:r w:rsidRPr="00327473">
        <w:rPr>
          <w:sz w:val="26"/>
          <w:szCs w:val="26"/>
          <w:lang w:eastAsia="en-US"/>
        </w:rPr>
        <w:t xml:space="preserve"> года сообщений о совершении коррупционных правонарушений сотрудниками ГБУ СО «СОЦИ» (далее – учреждение) не зафиксировано, коррупционных преступлений, совершенных сотрудниками учреждения, не выявлено. Никто из сотрудников учреждения не привлечен к уголовной ответственности за совершение коррупционных преступлений. Сотрудниками учреждения проводится мониторинг сообщений </w:t>
      </w:r>
      <w:r w:rsidR="0043579E">
        <w:rPr>
          <w:sz w:val="26"/>
          <w:szCs w:val="26"/>
          <w:lang w:eastAsia="en-US"/>
        </w:rPr>
        <w:t xml:space="preserve">и публикаций </w:t>
      </w:r>
      <w:r w:rsidRPr="00327473">
        <w:rPr>
          <w:sz w:val="26"/>
          <w:szCs w:val="26"/>
          <w:lang w:eastAsia="en-US"/>
        </w:rPr>
        <w:t>в средствах массовой информации с целью выявления сведений о коррупции в учреждении</w:t>
      </w:r>
      <w:r w:rsidR="00DF5A40">
        <w:rPr>
          <w:sz w:val="26"/>
          <w:szCs w:val="26"/>
          <w:lang w:eastAsia="en-US"/>
        </w:rPr>
        <w:t>.</w:t>
      </w:r>
      <w:r w:rsidR="0043579E">
        <w:rPr>
          <w:sz w:val="26"/>
          <w:szCs w:val="26"/>
          <w:lang w:eastAsia="en-US"/>
        </w:rPr>
        <w:t xml:space="preserve"> </w:t>
      </w:r>
      <w:r w:rsidR="007B4857">
        <w:rPr>
          <w:sz w:val="26"/>
          <w:szCs w:val="26"/>
          <w:lang w:eastAsia="en-US"/>
        </w:rPr>
        <w:t>По результатам мониторинга ф</w:t>
      </w:r>
      <w:r w:rsidR="008134CB">
        <w:rPr>
          <w:sz w:val="26"/>
          <w:szCs w:val="26"/>
          <w:lang w:eastAsia="en-US"/>
        </w:rPr>
        <w:t>актов коррупции не выявлено.</w:t>
      </w:r>
    </w:p>
    <w:p w:rsidR="00DF5A40" w:rsidRDefault="003F3754" w:rsidP="00327473">
      <w:pPr>
        <w:suppressAutoHyphens/>
        <w:spacing w:line="360" w:lineRule="auto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Обращений граждан по фактам коррупции в учреждении </w:t>
      </w:r>
      <w:r w:rsidR="008134CB">
        <w:rPr>
          <w:sz w:val="26"/>
          <w:szCs w:val="26"/>
          <w:lang w:eastAsia="en-US"/>
        </w:rPr>
        <w:t xml:space="preserve">в </w:t>
      </w:r>
      <w:r w:rsidR="00321767">
        <w:rPr>
          <w:sz w:val="26"/>
          <w:szCs w:val="26"/>
          <w:lang w:eastAsia="en-US"/>
        </w:rPr>
        <w:t>4</w:t>
      </w:r>
      <w:r w:rsidR="00441B3B">
        <w:rPr>
          <w:sz w:val="26"/>
          <w:szCs w:val="26"/>
          <w:lang w:eastAsia="en-US"/>
        </w:rPr>
        <w:t xml:space="preserve"> </w:t>
      </w:r>
      <w:r w:rsidR="008134CB">
        <w:rPr>
          <w:sz w:val="26"/>
          <w:szCs w:val="26"/>
          <w:lang w:eastAsia="en-US"/>
        </w:rPr>
        <w:t>квартале 201</w:t>
      </w:r>
      <w:r w:rsidR="007B4857">
        <w:rPr>
          <w:sz w:val="26"/>
          <w:szCs w:val="26"/>
          <w:lang w:eastAsia="en-US"/>
        </w:rPr>
        <w:t>5</w:t>
      </w:r>
      <w:r w:rsidR="008134CB">
        <w:rPr>
          <w:sz w:val="26"/>
          <w:szCs w:val="26"/>
          <w:lang w:eastAsia="en-US"/>
        </w:rPr>
        <w:t xml:space="preserve"> года </w:t>
      </w:r>
      <w:r>
        <w:rPr>
          <w:sz w:val="26"/>
          <w:szCs w:val="26"/>
          <w:lang w:eastAsia="en-US"/>
        </w:rPr>
        <w:t>не поступало.</w:t>
      </w:r>
    </w:p>
    <w:p w:rsidR="004D10C9" w:rsidRDefault="00327473" w:rsidP="004D10C9">
      <w:pPr>
        <w:suppressAutoHyphens/>
        <w:spacing w:line="360" w:lineRule="auto"/>
        <w:ind w:firstLine="709"/>
        <w:jc w:val="both"/>
        <w:rPr>
          <w:sz w:val="26"/>
          <w:szCs w:val="26"/>
          <w:lang w:eastAsia="en-US"/>
        </w:rPr>
      </w:pPr>
      <w:r w:rsidRPr="00327473">
        <w:rPr>
          <w:sz w:val="26"/>
          <w:szCs w:val="26"/>
          <w:lang w:eastAsia="en-US"/>
        </w:rPr>
        <w:t>В учреждении проведены антикоррупционные мероприятия, направленные на противодействие коррупции при размеще</w:t>
      </w:r>
      <w:r w:rsidR="006E67EF">
        <w:rPr>
          <w:sz w:val="26"/>
          <w:szCs w:val="26"/>
          <w:lang w:eastAsia="en-US"/>
        </w:rPr>
        <w:t>нии заказов для нужд учреждения,</w:t>
      </w:r>
      <w:r w:rsidRPr="00327473">
        <w:rPr>
          <w:sz w:val="26"/>
          <w:szCs w:val="26"/>
          <w:lang w:eastAsia="en-US"/>
        </w:rPr>
        <w:t xml:space="preserve"> размещение закупок </w:t>
      </w:r>
      <w:r w:rsidR="00441B3B">
        <w:rPr>
          <w:sz w:val="26"/>
          <w:szCs w:val="26"/>
          <w:lang w:eastAsia="en-US"/>
        </w:rPr>
        <w:t>в</w:t>
      </w:r>
      <w:r w:rsidR="00931747">
        <w:rPr>
          <w:sz w:val="26"/>
          <w:szCs w:val="26"/>
          <w:lang w:eastAsia="en-US"/>
        </w:rPr>
        <w:t xml:space="preserve"> </w:t>
      </w:r>
      <w:r w:rsidR="00321767">
        <w:rPr>
          <w:sz w:val="26"/>
          <w:szCs w:val="26"/>
          <w:lang w:eastAsia="en-US"/>
        </w:rPr>
        <w:t>4</w:t>
      </w:r>
      <w:r w:rsidR="00DF5A40">
        <w:rPr>
          <w:sz w:val="26"/>
          <w:szCs w:val="26"/>
          <w:lang w:eastAsia="en-US"/>
        </w:rPr>
        <w:t xml:space="preserve"> квартале</w:t>
      </w:r>
      <w:r w:rsidRPr="00327473">
        <w:rPr>
          <w:sz w:val="26"/>
          <w:szCs w:val="26"/>
          <w:lang w:eastAsia="en-US"/>
        </w:rPr>
        <w:t xml:space="preserve"> 201</w:t>
      </w:r>
      <w:r w:rsidR="007B4857">
        <w:rPr>
          <w:sz w:val="26"/>
          <w:szCs w:val="26"/>
          <w:lang w:eastAsia="en-US"/>
        </w:rPr>
        <w:t>5</w:t>
      </w:r>
      <w:r w:rsidRPr="00327473">
        <w:rPr>
          <w:sz w:val="26"/>
          <w:szCs w:val="26"/>
          <w:lang w:eastAsia="en-US"/>
        </w:rPr>
        <w:t xml:space="preserve"> года проводилось </w:t>
      </w:r>
      <w:r w:rsidR="00254937" w:rsidRPr="00327473">
        <w:rPr>
          <w:sz w:val="26"/>
          <w:szCs w:val="26"/>
          <w:lang w:eastAsia="en-US"/>
        </w:rPr>
        <w:t>конкурентным способ</w:t>
      </w:r>
      <w:r w:rsidR="00C10E2D">
        <w:rPr>
          <w:sz w:val="26"/>
          <w:szCs w:val="26"/>
          <w:lang w:eastAsia="en-US"/>
        </w:rPr>
        <w:t>ом</w:t>
      </w:r>
      <w:r w:rsidR="00E55CB9">
        <w:rPr>
          <w:sz w:val="26"/>
          <w:szCs w:val="26"/>
          <w:lang w:eastAsia="en-US"/>
        </w:rPr>
        <w:t>:</w:t>
      </w:r>
      <w:r w:rsidR="00C10E2D">
        <w:rPr>
          <w:sz w:val="26"/>
          <w:szCs w:val="26"/>
          <w:lang w:eastAsia="en-US"/>
        </w:rPr>
        <w:t xml:space="preserve"> </w:t>
      </w:r>
      <w:r w:rsidR="00E55CB9" w:rsidRPr="00E55CB9">
        <w:rPr>
          <w:sz w:val="26"/>
          <w:szCs w:val="26"/>
          <w:lang w:eastAsia="en-US"/>
        </w:rPr>
        <w:t>путем открытого конкурса</w:t>
      </w:r>
      <w:r w:rsidR="00E55CB9">
        <w:rPr>
          <w:sz w:val="26"/>
          <w:szCs w:val="26"/>
          <w:lang w:eastAsia="en-US"/>
        </w:rPr>
        <w:t xml:space="preserve"> – 1 закупка</w:t>
      </w:r>
      <w:r w:rsidR="00E55CB9" w:rsidRPr="00E55CB9">
        <w:rPr>
          <w:sz w:val="26"/>
          <w:szCs w:val="26"/>
          <w:lang w:eastAsia="en-US"/>
        </w:rPr>
        <w:t>, путем закупки у единственного поставщика</w:t>
      </w:r>
      <w:r w:rsidR="00E55CB9">
        <w:rPr>
          <w:sz w:val="26"/>
          <w:szCs w:val="26"/>
          <w:lang w:eastAsia="en-US"/>
        </w:rPr>
        <w:t xml:space="preserve"> – 3 закупки</w:t>
      </w:r>
      <w:r w:rsidR="00E55CB9" w:rsidRPr="00E55CB9">
        <w:rPr>
          <w:sz w:val="26"/>
          <w:szCs w:val="26"/>
          <w:lang w:eastAsia="en-US"/>
        </w:rPr>
        <w:t>, путем  электронного аукциона</w:t>
      </w:r>
      <w:r w:rsidR="00E55CB9">
        <w:rPr>
          <w:sz w:val="26"/>
          <w:szCs w:val="26"/>
          <w:lang w:eastAsia="en-US"/>
        </w:rPr>
        <w:t xml:space="preserve"> – 27 закупок, всего </w:t>
      </w:r>
      <w:r w:rsidR="001F73DE">
        <w:rPr>
          <w:sz w:val="26"/>
          <w:szCs w:val="26"/>
          <w:lang w:eastAsia="en-US"/>
        </w:rPr>
        <w:t>–</w:t>
      </w:r>
      <w:r w:rsidR="006C1E9C">
        <w:rPr>
          <w:sz w:val="26"/>
          <w:szCs w:val="26"/>
          <w:lang w:eastAsia="en-US"/>
        </w:rPr>
        <w:t xml:space="preserve"> </w:t>
      </w:r>
      <w:r w:rsidR="001F73DE">
        <w:rPr>
          <w:sz w:val="26"/>
          <w:szCs w:val="26"/>
          <w:lang w:eastAsia="en-US"/>
        </w:rPr>
        <w:t>31 закупка</w:t>
      </w:r>
      <w:r w:rsidR="008134CB" w:rsidRPr="00C10E2D">
        <w:rPr>
          <w:sz w:val="26"/>
          <w:szCs w:val="26"/>
          <w:lang w:eastAsia="en-US"/>
        </w:rPr>
        <w:t>.</w:t>
      </w:r>
      <w:r w:rsidR="00DF5A40">
        <w:rPr>
          <w:sz w:val="26"/>
          <w:szCs w:val="26"/>
          <w:lang w:eastAsia="en-US"/>
        </w:rPr>
        <w:t xml:space="preserve"> </w:t>
      </w:r>
    </w:p>
    <w:p w:rsidR="009B6424" w:rsidRPr="001F73DE" w:rsidRDefault="00321767" w:rsidP="004D10C9">
      <w:pPr>
        <w:suppressAutoHyphens/>
        <w:spacing w:line="360" w:lineRule="auto"/>
        <w:ind w:firstLine="709"/>
        <w:jc w:val="both"/>
        <w:rPr>
          <w:sz w:val="26"/>
          <w:szCs w:val="26"/>
          <w:lang w:eastAsia="en-US"/>
        </w:rPr>
      </w:pPr>
      <w:r w:rsidRPr="001F73DE">
        <w:rPr>
          <w:sz w:val="26"/>
          <w:szCs w:val="26"/>
          <w:lang w:eastAsia="en-US"/>
        </w:rPr>
        <w:t>В 4 квартале 2015</w:t>
      </w:r>
      <w:r w:rsidR="009B6424" w:rsidRPr="001F73DE">
        <w:rPr>
          <w:sz w:val="26"/>
          <w:szCs w:val="26"/>
          <w:lang w:eastAsia="en-US"/>
        </w:rPr>
        <w:t xml:space="preserve"> года </w:t>
      </w:r>
      <w:r w:rsidRPr="001F73DE">
        <w:rPr>
          <w:sz w:val="26"/>
          <w:szCs w:val="26"/>
          <w:lang w:eastAsia="en-US"/>
        </w:rPr>
        <w:t>шесть</w:t>
      </w:r>
      <w:r w:rsidR="009B6424" w:rsidRPr="001F73DE">
        <w:rPr>
          <w:sz w:val="26"/>
          <w:szCs w:val="26"/>
          <w:lang w:eastAsia="en-US"/>
        </w:rPr>
        <w:t xml:space="preserve"> работник</w:t>
      </w:r>
      <w:r w:rsidRPr="001F73DE">
        <w:rPr>
          <w:sz w:val="26"/>
          <w:szCs w:val="26"/>
          <w:lang w:eastAsia="en-US"/>
        </w:rPr>
        <w:t>ов</w:t>
      </w:r>
      <w:r w:rsidR="009B6424" w:rsidRPr="001F73DE">
        <w:rPr>
          <w:sz w:val="26"/>
          <w:szCs w:val="26"/>
          <w:lang w:eastAsia="en-US"/>
        </w:rPr>
        <w:t xml:space="preserve"> учреждения прош</w:t>
      </w:r>
      <w:r w:rsidRPr="001F73DE">
        <w:rPr>
          <w:sz w:val="26"/>
          <w:szCs w:val="26"/>
          <w:lang w:eastAsia="en-US"/>
        </w:rPr>
        <w:t>ли</w:t>
      </w:r>
      <w:r w:rsidR="009B6424" w:rsidRPr="001F73DE">
        <w:rPr>
          <w:sz w:val="26"/>
          <w:szCs w:val="26"/>
          <w:lang w:eastAsia="en-US"/>
        </w:rPr>
        <w:t xml:space="preserve"> </w:t>
      </w:r>
      <w:r w:rsidRPr="001F73DE">
        <w:rPr>
          <w:sz w:val="26"/>
          <w:szCs w:val="26"/>
          <w:lang w:eastAsia="en-US"/>
        </w:rPr>
        <w:t>повышение квалификации</w:t>
      </w:r>
      <w:r w:rsidR="009B6424" w:rsidRPr="001F73DE">
        <w:rPr>
          <w:sz w:val="26"/>
          <w:szCs w:val="26"/>
          <w:lang w:eastAsia="en-US"/>
        </w:rPr>
        <w:t xml:space="preserve"> по программе «</w:t>
      </w:r>
      <w:r w:rsidRPr="001F73DE">
        <w:rPr>
          <w:sz w:val="26"/>
          <w:szCs w:val="26"/>
          <w:lang w:eastAsia="en-US"/>
        </w:rPr>
        <w:t>Организация закупок товаров, работ, услуг для обеспечения государственных и муниципальных нужд</w:t>
      </w:r>
      <w:r w:rsidR="009B6424" w:rsidRPr="001F73DE">
        <w:rPr>
          <w:sz w:val="26"/>
          <w:szCs w:val="26"/>
          <w:lang w:eastAsia="en-US"/>
        </w:rPr>
        <w:t>»</w:t>
      </w:r>
      <w:r w:rsidRPr="001F73DE">
        <w:rPr>
          <w:sz w:val="26"/>
          <w:szCs w:val="26"/>
          <w:lang w:eastAsia="en-US"/>
        </w:rPr>
        <w:t xml:space="preserve"> в объеме 120 часов</w:t>
      </w:r>
      <w:r w:rsidR="009B6424" w:rsidRPr="001F73DE">
        <w:rPr>
          <w:sz w:val="26"/>
          <w:szCs w:val="26"/>
          <w:lang w:eastAsia="en-US"/>
        </w:rPr>
        <w:t>.</w:t>
      </w:r>
    </w:p>
    <w:p w:rsidR="00F82F99" w:rsidRPr="00321767" w:rsidRDefault="00F82F99" w:rsidP="00195F86">
      <w:pPr>
        <w:suppressAutoHyphens/>
        <w:spacing w:line="360" w:lineRule="auto"/>
        <w:jc w:val="both"/>
      </w:pPr>
    </w:p>
    <w:sectPr w:rsidR="00F82F99" w:rsidRPr="00321767" w:rsidSect="005C20A1">
      <w:headerReference w:type="default" r:id="rId8"/>
      <w:type w:val="continuous"/>
      <w:pgSz w:w="11907" w:h="16840"/>
      <w:pgMar w:top="1134" w:right="851" w:bottom="1418" w:left="1418" w:header="567" w:footer="102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6B3" w:rsidRDefault="00B606B3">
      <w:r>
        <w:separator/>
      </w:r>
    </w:p>
  </w:endnote>
  <w:endnote w:type="continuationSeparator" w:id="0">
    <w:p w:rsidR="00B606B3" w:rsidRDefault="00B6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6B3" w:rsidRDefault="00B606B3">
      <w:r>
        <w:separator/>
      </w:r>
    </w:p>
  </w:footnote>
  <w:footnote w:type="continuationSeparator" w:id="0">
    <w:p w:rsidR="00B606B3" w:rsidRDefault="00B606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473" w:rsidRDefault="00327473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ttr0#Бланк" w:val="OID_TYPE#720048333=31 Бланк письма агентства по информационным технологиям и связи"/>
    <w:docVar w:name="attr1#Вид документа" w:val="OID_TYPE#720048424=Служебные письма агентства по ИТиС"/>
    <w:docVar w:name="SPD_Annotation" w:val="31 Бланк письма агентства по информационным технологиям и связи"/>
    <w:docVar w:name="SPD_hostURL" w:val="10.12.1.30"/>
    <w:docVar w:name="SPD_vDir" w:val="spd"/>
  </w:docVars>
  <w:rsids>
    <w:rsidRoot w:val="00A64A1A"/>
    <w:rsid w:val="00001F5D"/>
    <w:rsid w:val="00010DF6"/>
    <w:rsid w:val="000346A8"/>
    <w:rsid w:val="000513D2"/>
    <w:rsid w:val="00077C5F"/>
    <w:rsid w:val="000813EB"/>
    <w:rsid w:val="0008259E"/>
    <w:rsid w:val="00090DF0"/>
    <w:rsid w:val="00095192"/>
    <w:rsid w:val="000B276D"/>
    <w:rsid w:val="000C0EC2"/>
    <w:rsid w:val="00101836"/>
    <w:rsid w:val="00105207"/>
    <w:rsid w:val="00132B80"/>
    <w:rsid w:val="001333FD"/>
    <w:rsid w:val="00134DBD"/>
    <w:rsid w:val="00136F3E"/>
    <w:rsid w:val="00137DED"/>
    <w:rsid w:val="00143CFF"/>
    <w:rsid w:val="00151D04"/>
    <w:rsid w:val="0016210C"/>
    <w:rsid w:val="0017058E"/>
    <w:rsid w:val="001822CF"/>
    <w:rsid w:val="00184336"/>
    <w:rsid w:val="00195F86"/>
    <w:rsid w:val="001A1EBC"/>
    <w:rsid w:val="001A6B9D"/>
    <w:rsid w:val="001C7C82"/>
    <w:rsid w:val="001D0C4F"/>
    <w:rsid w:val="001D2A2E"/>
    <w:rsid w:val="001D5405"/>
    <w:rsid w:val="001E3A43"/>
    <w:rsid w:val="001E71D9"/>
    <w:rsid w:val="001F73DE"/>
    <w:rsid w:val="00253A82"/>
    <w:rsid w:val="00254937"/>
    <w:rsid w:val="00266A20"/>
    <w:rsid w:val="002724D7"/>
    <w:rsid w:val="00273BDA"/>
    <w:rsid w:val="002931A5"/>
    <w:rsid w:val="002E3DFC"/>
    <w:rsid w:val="00301127"/>
    <w:rsid w:val="00321767"/>
    <w:rsid w:val="00327473"/>
    <w:rsid w:val="00343194"/>
    <w:rsid w:val="00344BB3"/>
    <w:rsid w:val="003545A7"/>
    <w:rsid w:val="00362C73"/>
    <w:rsid w:val="0038729D"/>
    <w:rsid w:val="0039285E"/>
    <w:rsid w:val="00396313"/>
    <w:rsid w:val="003A0BAB"/>
    <w:rsid w:val="003B1E8A"/>
    <w:rsid w:val="003C6B74"/>
    <w:rsid w:val="003F020D"/>
    <w:rsid w:val="003F3754"/>
    <w:rsid w:val="003F39E8"/>
    <w:rsid w:val="0040232A"/>
    <w:rsid w:val="004129B1"/>
    <w:rsid w:val="00432679"/>
    <w:rsid w:val="0043579E"/>
    <w:rsid w:val="004402B4"/>
    <w:rsid w:val="00441B3B"/>
    <w:rsid w:val="004505DE"/>
    <w:rsid w:val="00451438"/>
    <w:rsid w:val="0045316F"/>
    <w:rsid w:val="004A2DE2"/>
    <w:rsid w:val="004B7A80"/>
    <w:rsid w:val="004C5152"/>
    <w:rsid w:val="004C56B8"/>
    <w:rsid w:val="004D10C9"/>
    <w:rsid w:val="004D5A20"/>
    <w:rsid w:val="004E0127"/>
    <w:rsid w:val="004E1232"/>
    <w:rsid w:val="004F506B"/>
    <w:rsid w:val="0054483B"/>
    <w:rsid w:val="00560247"/>
    <w:rsid w:val="00564E0B"/>
    <w:rsid w:val="00574199"/>
    <w:rsid w:val="00582C82"/>
    <w:rsid w:val="0059508A"/>
    <w:rsid w:val="005C20A1"/>
    <w:rsid w:val="005C5730"/>
    <w:rsid w:val="005C6AB3"/>
    <w:rsid w:val="005C71FE"/>
    <w:rsid w:val="005E7BA9"/>
    <w:rsid w:val="006331EF"/>
    <w:rsid w:val="00672DCF"/>
    <w:rsid w:val="00682E9A"/>
    <w:rsid w:val="00692B8B"/>
    <w:rsid w:val="006938FE"/>
    <w:rsid w:val="00693D6C"/>
    <w:rsid w:val="006973D0"/>
    <w:rsid w:val="006C1E9C"/>
    <w:rsid w:val="006D275F"/>
    <w:rsid w:val="006E67EF"/>
    <w:rsid w:val="006F1F9D"/>
    <w:rsid w:val="006F3C2F"/>
    <w:rsid w:val="0070007E"/>
    <w:rsid w:val="007121AD"/>
    <w:rsid w:val="0074026E"/>
    <w:rsid w:val="0074729A"/>
    <w:rsid w:val="00752542"/>
    <w:rsid w:val="00755B07"/>
    <w:rsid w:val="00797901"/>
    <w:rsid w:val="007A4C1C"/>
    <w:rsid w:val="007B4857"/>
    <w:rsid w:val="007D0DB7"/>
    <w:rsid w:val="007E507F"/>
    <w:rsid w:val="007E5744"/>
    <w:rsid w:val="0081016F"/>
    <w:rsid w:val="008134CB"/>
    <w:rsid w:val="00817501"/>
    <w:rsid w:val="00822B40"/>
    <w:rsid w:val="008264EB"/>
    <w:rsid w:val="00830291"/>
    <w:rsid w:val="00846172"/>
    <w:rsid w:val="0086141B"/>
    <w:rsid w:val="0088256B"/>
    <w:rsid w:val="00895349"/>
    <w:rsid w:val="008B2F5C"/>
    <w:rsid w:val="008B6D6F"/>
    <w:rsid w:val="008F524F"/>
    <w:rsid w:val="009003F0"/>
    <w:rsid w:val="00926624"/>
    <w:rsid w:val="00931747"/>
    <w:rsid w:val="009454A4"/>
    <w:rsid w:val="0095461F"/>
    <w:rsid w:val="00955F3B"/>
    <w:rsid w:val="009575F6"/>
    <w:rsid w:val="009617E7"/>
    <w:rsid w:val="009748F8"/>
    <w:rsid w:val="00986884"/>
    <w:rsid w:val="00987461"/>
    <w:rsid w:val="009B5C23"/>
    <w:rsid w:val="009B6424"/>
    <w:rsid w:val="009B6B06"/>
    <w:rsid w:val="009D36B9"/>
    <w:rsid w:val="009D7D6A"/>
    <w:rsid w:val="009E292D"/>
    <w:rsid w:val="009E64CA"/>
    <w:rsid w:val="00A07F83"/>
    <w:rsid w:val="00A301E5"/>
    <w:rsid w:val="00A45E06"/>
    <w:rsid w:val="00A64A1A"/>
    <w:rsid w:val="00A70B00"/>
    <w:rsid w:val="00A77E60"/>
    <w:rsid w:val="00AA4FE0"/>
    <w:rsid w:val="00AA5572"/>
    <w:rsid w:val="00AC33A8"/>
    <w:rsid w:val="00AE5B89"/>
    <w:rsid w:val="00AE7E55"/>
    <w:rsid w:val="00B0016F"/>
    <w:rsid w:val="00B2356C"/>
    <w:rsid w:val="00B53105"/>
    <w:rsid w:val="00B606B3"/>
    <w:rsid w:val="00B77C89"/>
    <w:rsid w:val="00B93A57"/>
    <w:rsid w:val="00BC1B00"/>
    <w:rsid w:val="00BC6127"/>
    <w:rsid w:val="00BE3571"/>
    <w:rsid w:val="00BF0B6C"/>
    <w:rsid w:val="00BF16C1"/>
    <w:rsid w:val="00BF4285"/>
    <w:rsid w:val="00C10E2D"/>
    <w:rsid w:val="00C15B3D"/>
    <w:rsid w:val="00C3101A"/>
    <w:rsid w:val="00C34AA0"/>
    <w:rsid w:val="00C42A97"/>
    <w:rsid w:val="00C436B3"/>
    <w:rsid w:val="00C47D85"/>
    <w:rsid w:val="00C61F53"/>
    <w:rsid w:val="00C64570"/>
    <w:rsid w:val="00C65BBC"/>
    <w:rsid w:val="00C871BD"/>
    <w:rsid w:val="00C87537"/>
    <w:rsid w:val="00CB1030"/>
    <w:rsid w:val="00CD41F8"/>
    <w:rsid w:val="00CF13EB"/>
    <w:rsid w:val="00D0109C"/>
    <w:rsid w:val="00D019EA"/>
    <w:rsid w:val="00D12245"/>
    <w:rsid w:val="00D257D6"/>
    <w:rsid w:val="00D47A56"/>
    <w:rsid w:val="00D75FC1"/>
    <w:rsid w:val="00D95B8B"/>
    <w:rsid w:val="00DA5685"/>
    <w:rsid w:val="00DA696C"/>
    <w:rsid w:val="00DB1E6F"/>
    <w:rsid w:val="00DB2CD6"/>
    <w:rsid w:val="00DC2026"/>
    <w:rsid w:val="00DC39BF"/>
    <w:rsid w:val="00DF44CE"/>
    <w:rsid w:val="00DF48E2"/>
    <w:rsid w:val="00DF5A40"/>
    <w:rsid w:val="00E1294A"/>
    <w:rsid w:val="00E155C4"/>
    <w:rsid w:val="00E1609C"/>
    <w:rsid w:val="00E23161"/>
    <w:rsid w:val="00E55CB9"/>
    <w:rsid w:val="00E720C9"/>
    <w:rsid w:val="00E72823"/>
    <w:rsid w:val="00E82E49"/>
    <w:rsid w:val="00E86BC1"/>
    <w:rsid w:val="00E92BBB"/>
    <w:rsid w:val="00E9515B"/>
    <w:rsid w:val="00E96D16"/>
    <w:rsid w:val="00EB357E"/>
    <w:rsid w:val="00F07ACD"/>
    <w:rsid w:val="00F1030F"/>
    <w:rsid w:val="00F37A01"/>
    <w:rsid w:val="00F56132"/>
    <w:rsid w:val="00F6219F"/>
    <w:rsid w:val="00F80B67"/>
    <w:rsid w:val="00F82F99"/>
    <w:rsid w:val="00F940A6"/>
    <w:rsid w:val="00F96BD6"/>
    <w:rsid w:val="00FA6DED"/>
    <w:rsid w:val="00FD7931"/>
    <w:rsid w:val="00FE0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</w:rPr>
  </w:style>
  <w:style w:type="character" w:styleId="a5">
    <w:name w:val="page number"/>
    <w:basedOn w:val="a0"/>
    <w:uiPriority w:val="99"/>
    <w:rPr>
      <w:rFonts w:cs="Times New Roman"/>
    </w:rPr>
  </w:style>
  <w:style w:type="paragraph" w:styleId="a6">
    <w:name w:val="footer"/>
    <w:basedOn w:val="a"/>
    <w:link w:val="a7"/>
    <w:uiPriority w:val="99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cs="Times New Roman"/>
      <w:sz w:val="20"/>
    </w:rPr>
  </w:style>
  <w:style w:type="character" w:styleId="a8">
    <w:name w:val="Hyperlink"/>
    <w:basedOn w:val="a0"/>
    <w:uiPriority w:val="99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57419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Pr>
      <w:rFonts w:ascii="Tahoma" w:hAnsi="Tahoma" w:cs="Times New Roman"/>
      <w:sz w:val="16"/>
    </w:rPr>
  </w:style>
  <w:style w:type="paragraph" w:styleId="ab">
    <w:name w:val="caption"/>
    <w:basedOn w:val="a"/>
    <w:next w:val="a"/>
    <w:uiPriority w:val="99"/>
    <w:qFormat/>
    <w:rsid w:val="00E96D16"/>
    <w:pPr>
      <w:spacing w:after="240"/>
      <w:jc w:val="center"/>
    </w:pPr>
    <w:rPr>
      <w:sz w:val="36"/>
      <w:szCs w:val="36"/>
    </w:rPr>
  </w:style>
  <w:style w:type="paragraph" w:customStyle="1" w:styleId="ac">
    <w:name w:val="???????"/>
    <w:uiPriority w:val="99"/>
    <w:rsid w:val="0038729D"/>
  </w:style>
  <w:style w:type="paragraph" w:styleId="ad">
    <w:name w:val="Document Map"/>
    <w:basedOn w:val="a"/>
    <w:link w:val="ae"/>
    <w:uiPriority w:val="99"/>
    <w:semiHidden/>
    <w:rsid w:val="00E1609C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locked/>
    <w:rPr>
      <w:rFonts w:ascii="Tahoma" w:hAnsi="Tahoma" w:cs="Times New Roman"/>
      <w:sz w:val="16"/>
    </w:rPr>
  </w:style>
  <w:style w:type="table" w:styleId="af">
    <w:name w:val="Table Grid"/>
    <w:basedOn w:val="a1"/>
    <w:uiPriority w:val="59"/>
    <w:rsid w:val="00327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89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EXCHANGE\FREE\&#1055;&#1077;&#1090;&#1088;&#1077;&#1085;&#1082;&#1086;%20&#1048;.&#1071;\!\&#1064;&#1072;&#1073;&#1083;&#1086;&#1085;%20&#1087;&#1080;&#1089;&#1100;&#1084;&#1072;%20&#1052;&#1080;&#1085;&#1080;&#1089;&#1090;&#1077;&#1088;&#1089;&#1090;&#1074;&#1072;%20&#1069;&#1082;&#1086;&#1085;&#1086;&#1084;&#1080;&#1095;&#1077;&#1089;&#1082;&#1086;&#1075;&#1086;%20&#1056;&#1072;&#1079;&#1074;&#1080;&#1090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2AB4-2043-4DE5-90AB-21B8C02B6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письма Министерства Экономического Развития.dot</Template>
  <TotalTime>17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губернатора</vt:lpstr>
    </vt:vector>
  </TitlesOfParts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губернатора</dc:title>
  <dc:creator>petrenko</dc:creator>
  <cp:lastModifiedBy>Кузьмина Галина Александровна</cp:lastModifiedBy>
  <cp:revision>7</cp:revision>
  <cp:lastPrinted>2015-04-01T00:30:00Z</cp:lastPrinted>
  <dcterms:created xsi:type="dcterms:W3CDTF">2015-11-20T04:33:00Z</dcterms:created>
  <dcterms:modified xsi:type="dcterms:W3CDTF">2016-01-11T04:27:00Z</dcterms:modified>
</cp:coreProperties>
</file>